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Uttlesford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Uttlesford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Uttlesford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Uttlesford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Uttlesford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Uttlesford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53.3% </w:t>
      </w:r>
      <w:r w:rsidRPr="004747BF">
        <w:rPr>
          <w:rFonts w:ascii="Libre Franklin Light" w:eastAsia="Times New Roman" w:hAnsi="Libre Franklin Light" w:cs="Calibri Light"/>
        </w:rPr>
        <w:t xml:space="preserve">of those respondents classified as PGSI 8+ in Uttlesford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Uttlesford is estimated to be </w:t>
      </w:r>
      <w:r w:rsidRPr="00773DF7">
        <w:rPr>
          <w:rFonts w:ascii="Libre Franklin Light" w:eastAsia="Times New Roman" w:hAnsi="Libre Franklin Light" w:cs="Calibri Light"/>
          <w:b/>
          <w:bCs/>
          <w:color w:val="C45911" w:themeColor="accent2" w:themeShade="BF"/>
        </w:rPr>
        <w:t xml:space="preserve">£935,021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Uttlesford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Uttlesford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Uttlesford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Uttlesford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Uttlesfor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Uttlesford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Uttlesfor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Uttlesford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Uttlesford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Uttlesfor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Uttlesford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Uttlesford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Uttlesford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Uttlesford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Uttlesford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Uttlesford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£935,021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Uttlesford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£15,230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£314,964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£22,563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£6,346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£11,634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£564,284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£935,021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Uttlesford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Uttlesford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Uttlesford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Uttlesford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Uttlesford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Uttlesford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Uttlesford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Uttlesford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Uttlesford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Uttlesford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Uttlesford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46.8%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Uttlesford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FAFD509-8C41-487F-9CF4-03A2E24D2D5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